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3428A1" w14:textId="4710866A" w:rsidR="00906CE5" w:rsidRPr="00E86180" w:rsidRDefault="00E56A1E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Pr="005B44D7">
        <w:rPr>
          <w:color w:val="auto"/>
        </w:rPr>
        <w:t xml:space="preserve">Rammeavtale </w:t>
      </w:r>
      <w:r>
        <w:rPr>
          <w:color w:val="auto"/>
        </w:rPr>
        <w:t xml:space="preserve">for kjøp av </w:t>
      </w:r>
      <w:r w:rsidRPr="005B44D7">
        <w:rPr>
          <w:color w:val="auto"/>
        </w:rPr>
        <w:t>oppdrettsnøter</w:t>
      </w:r>
      <w:r>
        <w:rPr>
          <w:color w:val="auto"/>
        </w:rPr>
        <w:t xml:space="preserve"> </w:t>
      </w:r>
      <w:r>
        <w:rPr>
          <w:color w:val="auto"/>
        </w:rPr>
        <w:t xml:space="preserve">til forskningsstasjon på </w:t>
      </w:r>
      <w:r w:rsidRPr="005B44D7">
        <w:rPr>
          <w:color w:val="auto"/>
        </w:rPr>
        <w:t>Austevoll/Matre</w:t>
      </w:r>
    </w:p>
    <w:p w14:paraId="160787BA" w14:textId="77777777" w:rsidR="007C52B1" w:rsidRDefault="00E56A1E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39EE98E0" w14:textId="77777777" w:rsidR="007C52B1" w:rsidRDefault="00E56A1E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116BACF5" w14:textId="77777777" w:rsidR="007C52B1" w:rsidRDefault="00E56A1E" w:rsidP="007C52B1">
      <w:r>
        <w:t>Oppdragsgiver vil vurdere om avvikene/forbeholdene er å anse som vesentlige avvik.</w:t>
      </w:r>
    </w:p>
    <w:p w14:paraId="6AD6F5D6" w14:textId="77777777" w:rsidR="007C52B1" w:rsidRDefault="007C52B1" w:rsidP="007C52B1">
      <w:pPr>
        <w:jc w:val="left"/>
      </w:pPr>
    </w:p>
    <w:p w14:paraId="53A213D8" w14:textId="77777777" w:rsidR="007C52B1" w:rsidRPr="007C52B1" w:rsidRDefault="00E56A1E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0BE01E1D" w14:textId="77777777" w:rsidR="007C52B1" w:rsidRDefault="00E56A1E" w:rsidP="007C52B1">
      <w:pPr>
        <w:jc w:val="left"/>
      </w:pPr>
      <w:r>
        <w:t xml:space="preserve">Kun ett avvik/forbehold per tabell. </w:t>
      </w:r>
    </w:p>
    <w:p w14:paraId="2FEFED71" w14:textId="77777777" w:rsidR="007C52B1" w:rsidRPr="00FB56DD" w:rsidRDefault="00E56A1E" w:rsidP="007C52B1">
      <w:pPr>
        <w:jc w:val="left"/>
      </w:pPr>
      <w:r>
        <w:t>Ved flere avvik og/eller forbehold, kopier tabell i ønsket antall.</w:t>
      </w:r>
    </w:p>
    <w:bookmarkEnd w:id="0"/>
    <w:p w14:paraId="2274D6A7" w14:textId="77777777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BE327F" w14:paraId="4324C6B7" w14:textId="77777777" w:rsidTr="007C52B1">
        <w:tc>
          <w:tcPr>
            <w:tcW w:w="4530" w:type="dxa"/>
          </w:tcPr>
          <w:p w14:paraId="775B8CE5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0E39314B" w14:textId="77777777" w:rsidR="007C52B1" w:rsidRDefault="00E56A1E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BE327F" w14:paraId="715E109E" w14:textId="77777777" w:rsidTr="007C52B1">
        <w:tc>
          <w:tcPr>
            <w:tcW w:w="4530" w:type="dxa"/>
          </w:tcPr>
          <w:p w14:paraId="74E8245B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08C7BB03" w14:textId="77777777" w:rsidR="007C52B1" w:rsidRDefault="00E56A1E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BE327F" w14:paraId="46B3420D" w14:textId="77777777" w:rsidTr="007C52B1">
        <w:tc>
          <w:tcPr>
            <w:tcW w:w="4530" w:type="dxa"/>
          </w:tcPr>
          <w:p w14:paraId="40B075E2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4CA73BF0" w14:textId="77777777" w:rsidR="007C52B1" w:rsidRDefault="00E56A1E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BE327F" w14:paraId="34846936" w14:textId="77777777" w:rsidTr="007C52B1">
        <w:tc>
          <w:tcPr>
            <w:tcW w:w="4530" w:type="dxa"/>
          </w:tcPr>
          <w:p w14:paraId="65F9BAB9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387D286B" w14:textId="77777777" w:rsidR="007C52B1" w:rsidRDefault="00E56A1E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BE327F" w14:paraId="0A2D3D1A" w14:textId="77777777" w:rsidTr="007C52B1">
        <w:tc>
          <w:tcPr>
            <w:tcW w:w="4530" w:type="dxa"/>
          </w:tcPr>
          <w:p w14:paraId="56C51C60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62DE6DF5" w14:textId="77777777" w:rsidR="007C52B1" w:rsidRDefault="00E56A1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3E6450EE" w14:textId="77777777" w:rsidTr="007C52B1">
        <w:tc>
          <w:tcPr>
            <w:tcW w:w="4530" w:type="dxa"/>
          </w:tcPr>
          <w:p w14:paraId="048DD3E8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50072D5E" w14:textId="77777777" w:rsidR="007C52B1" w:rsidRDefault="00E56A1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49488609" w14:textId="77777777" w:rsidTr="007C52B1">
        <w:tc>
          <w:tcPr>
            <w:tcW w:w="4530" w:type="dxa"/>
          </w:tcPr>
          <w:p w14:paraId="298195E0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6B5F7CED" w14:textId="77777777" w:rsidR="007C52B1" w:rsidRDefault="00E56A1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19811D42" w14:textId="77777777" w:rsidTr="007C52B1">
        <w:tc>
          <w:tcPr>
            <w:tcW w:w="4530" w:type="dxa"/>
          </w:tcPr>
          <w:p w14:paraId="7E4ADD82" w14:textId="77777777" w:rsidR="007C52B1" w:rsidRPr="007C52B1" w:rsidRDefault="00E56A1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920C70E" w14:textId="77777777" w:rsidR="007C52B1" w:rsidRDefault="00E56A1E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094C3729" w14:textId="77777777" w:rsidR="007C52B1" w:rsidRDefault="007C52B1">
      <w:pPr>
        <w:jc w:val="left"/>
      </w:pPr>
    </w:p>
    <w:p w14:paraId="4BECCCA0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77AD7A" w14:textId="77777777" w:rsidR="00A003EC" w:rsidRDefault="00A003EC" w:rsidP="00186E6B">
      <w:r>
        <w:separator/>
      </w:r>
    </w:p>
    <w:p w14:paraId="76470605" w14:textId="77777777" w:rsidR="00A003EC" w:rsidRDefault="00A003EC" w:rsidP="00186E6B"/>
    <w:p w14:paraId="1DBEF2D1" w14:textId="77777777" w:rsidR="00A003EC" w:rsidRDefault="00A003EC" w:rsidP="00186E6B"/>
    <w:p w14:paraId="4175FF49" w14:textId="77777777" w:rsidR="00A003EC" w:rsidRDefault="00A003EC" w:rsidP="00186E6B"/>
  </w:endnote>
  <w:endnote w:type="continuationSeparator" w:id="0">
    <w:p w14:paraId="40554091" w14:textId="77777777" w:rsidR="00A003EC" w:rsidRDefault="00A003EC" w:rsidP="00186E6B">
      <w:r>
        <w:continuationSeparator/>
      </w:r>
    </w:p>
    <w:p w14:paraId="219ACB9A" w14:textId="77777777" w:rsidR="00A003EC" w:rsidRDefault="00A003EC" w:rsidP="00186E6B"/>
    <w:p w14:paraId="4A818D04" w14:textId="77777777" w:rsidR="00A003EC" w:rsidRDefault="00A003EC" w:rsidP="00186E6B"/>
    <w:p w14:paraId="670BA386" w14:textId="77777777" w:rsidR="00A003EC" w:rsidRDefault="00A003E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0DA00D48-39E8-48B1-869A-9862A5E80B4A}"/>
    <w:embedBold r:id="rId2" w:fontKey="{7C12EB10-D963-45D0-B3EC-ACD82055139A}"/>
    <w:embedItalic r:id="rId3" w:fontKey="{05316F6B-1BEC-45F4-98C0-77288309481C}"/>
    <w:embedBoldItalic r:id="rId4" w:fontKey="{D4CD47E1-7BB9-401B-BED9-C5761E4CE8A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7F112E1-8F88-45C9-B31C-D746F2576BF1}"/>
    <w:embedBold r:id="rId6" w:fontKey="{BE77DFA8-8624-4892-89B2-54EF8A71C675}"/>
    <w:embedItalic r:id="rId7" w:fontKey="{6014FD1D-5926-428E-B812-8F4C2C657D8F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46E249B1-EEF4-4D9F-8C23-81CA835B7841}"/>
    <w:embedBold r:id="rId9" w:fontKey="{330E9C3F-DED0-4357-B956-D18889F56477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4A6879F0-AC15-4B8B-A670-13ECB2E87C14}"/>
    <w:embedItalic r:id="rId11" w:fontKey="{E5C1D426-463A-4351-9E74-B0C46F49A8B5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3DC8B534-061D-440E-BA6A-BD7C0C75B445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A4B3DFEF-7074-4F24-B409-5497F442AE93}"/>
    <w:embedItalic r:id="rId14" w:fontKey="{AC3EACAC-2416-4C5E-8CB0-AF0CE616208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291E91CA-CF52-48B5-9787-26FBC2902B74}"/>
    <w:embedBold r:id="rId16" w:fontKey="{6327DB44-69B4-41FF-8B10-A5EB16D56688}"/>
    <w:embedItalic r:id="rId17" w:fontKey="{371178B4-C4D7-4310-85EE-B2B263C9E31E}"/>
    <w:embedBoldItalic r:id="rId18" w:fontKey="{C98A3C91-16A5-41BF-B968-4D6B802893C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413316E-21BC-4FEA-978D-6CE7AF212F31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588EA68F-D888-405B-B3D9-61CAD3E12F1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1507B531" w14:textId="77777777" w:rsidTr="00CC43D2">
      <w:tc>
        <w:tcPr>
          <w:tcW w:w="3020" w:type="dxa"/>
        </w:tcPr>
        <w:p w14:paraId="7D72566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6695A60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32BCEE1E" w14:textId="77777777" w:rsidR="00CC43D2" w:rsidRPr="004A0B71" w:rsidRDefault="00E56A1E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4</w:t>
          </w:r>
          <w:r w:rsidRPr="004A0B71">
            <w:rPr>
              <w:noProof/>
            </w:rPr>
            <w:fldChar w:fldCharType="end"/>
          </w:r>
        </w:p>
      </w:tc>
    </w:tr>
  </w:tbl>
  <w:p w14:paraId="63BEC66E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56C620D8" w14:textId="77777777" w:rsidTr="00014EC9">
      <w:tc>
        <w:tcPr>
          <w:tcW w:w="3020" w:type="dxa"/>
        </w:tcPr>
        <w:p w14:paraId="231CD4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3FF1F2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D5A283B" w14:textId="77777777" w:rsidR="007B4FF2" w:rsidRPr="004A0B71" w:rsidRDefault="00E56A1E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1</w:t>
          </w:r>
          <w:r w:rsidRPr="004A0B71">
            <w:rPr>
              <w:noProof/>
            </w:rPr>
            <w:fldChar w:fldCharType="end"/>
          </w:r>
        </w:p>
      </w:tc>
    </w:tr>
  </w:tbl>
  <w:p w14:paraId="09E6EE44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3717D" w14:textId="77777777" w:rsidR="00A003EC" w:rsidRDefault="00A003EC" w:rsidP="00186E6B">
      <w:r>
        <w:separator/>
      </w:r>
    </w:p>
    <w:p w14:paraId="38058687" w14:textId="77777777" w:rsidR="00A003EC" w:rsidRDefault="00A003EC" w:rsidP="00186E6B"/>
    <w:p w14:paraId="4706B2C6" w14:textId="77777777" w:rsidR="00A003EC" w:rsidRDefault="00A003EC" w:rsidP="00186E6B"/>
  </w:footnote>
  <w:footnote w:type="continuationSeparator" w:id="0">
    <w:p w14:paraId="4B7F7BD4" w14:textId="77777777" w:rsidR="00A003EC" w:rsidRDefault="00A003EC" w:rsidP="00186E6B">
      <w:r>
        <w:continuationSeparator/>
      </w:r>
    </w:p>
    <w:p w14:paraId="74BE3E6B" w14:textId="77777777" w:rsidR="00A003EC" w:rsidRDefault="00A003EC" w:rsidP="00186E6B"/>
    <w:p w14:paraId="416D76DF" w14:textId="77777777" w:rsidR="00A003EC" w:rsidRDefault="00A003EC" w:rsidP="00186E6B"/>
    <w:p w14:paraId="1F762759" w14:textId="77777777" w:rsidR="00A003EC" w:rsidRDefault="00A003E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7C2EE" w14:textId="77777777" w:rsidR="0040632C" w:rsidRPr="00035ADF" w:rsidRDefault="00E56A1E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421F8B5" wp14:editId="464EEF0D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B52E618" w14:textId="77777777" w:rsidR="0040632C" w:rsidRPr="001A183F" w:rsidRDefault="00E56A1E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id="Rektangel 1" o:spid="_x0000_s2049" style="width:123.45pt;height:23.6pt;margin-top:0.8pt;margin-left:370.25pt;mso-height-percent:0;mso-height-relative:margin;mso-wrap-distance-bottom:0;mso-wrap-distance-left:9pt;mso-wrap-distance-right:9pt;mso-wrap-distance-top:0;mso-wrap-style:square;position:absolute;visibility:visible;v-text-anchor:middle;z-index:251661312" fillcolor="#f3bb35" strokecolor="#291d02" strokeweight="1pt">
              <v:textbox>
                <w:txbxContent>
                  <w:p w:rsidR="0040632C" w:rsidRPr="001A183F" w:rsidP="0040632C" w14:paraId="2EFF2E3D" w14:textId="77777777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14DE1289" w14:textId="77777777" w:rsidR="0040632C" w:rsidRPr="00906CE5" w:rsidRDefault="00E56A1E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[Navn på anskaffelsen]</w:t>
    </w:r>
    <w:r w:rsidRPr="00906CE5">
      <w:rPr>
        <w:sz w:val="16"/>
        <w:szCs w:val="16"/>
      </w:rPr>
      <w:br/>
      <w:t xml:space="preserve">Vedlegg </w:t>
    </w:r>
    <w:r w:rsidRPr="00906CE5">
      <w:rPr>
        <w:color w:val="D74E4E" w:themeColor="accent1"/>
        <w:sz w:val="16"/>
        <w:szCs w:val="16"/>
      </w:rPr>
      <w:t xml:space="preserve">X </w:t>
    </w:r>
    <w:r w:rsidRPr="00906CE5">
      <w:rPr>
        <w:sz w:val="16"/>
        <w:szCs w:val="16"/>
      </w:rPr>
      <w:t xml:space="preserve">– </w:t>
    </w:r>
    <w:r w:rsidR="007C52B1" w:rsidRPr="007C52B1">
      <w:rPr>
        <w:sz w:val="16"/>
        <w:szCs w:val="16"/>
      </w:rPr>
      <w:t>Avvik og forbehold</w:t>
    </w:r>
  </w:p>
  <w:p w14:paraId="2679BECE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81826" w14:textId="11854806" w:rsidR="00DF22C7" w:rsidRPr="00035ADF" w:rsidRDefault="00DF22C7" w:rsidP="005B56BB">
    <w:pPr>
      <w:pStyle w:val="Topp-ogbunntekst"/>
      <w:jc w:val="right"/>
      <w:rPr>
        <w:sz w:val="17"/>
        <w:szCs w:val="17"/>
      </w:rPr>
    </w:pPr>
  </w:p>
  <w:p w14:paraId="09C3412D" w14:textId="7A155318" w:rsidR="00E9590A" w:rsidRPr="00906CE5" w:rsidRDefault="005B56BB" w:rsidP="005B56BB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55A82409" wp14:editId="2E7B53C6">
          <wp:simplePos x="0" y="0"/>
          <wp:positionH relativeFrom="margin">
            <wp:posOffset>0</wp:posOffset>
          </wp:positionH>
          <wp:positionV relativeFrom="paragraph">
            <wp:posOffset>-143510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906CE5">
      <w:rPr>
        <w:color w:val="D74E4E" w:themeColor="accent1"/>
        <w:sz w:val="16"/>
        <w:szCs w:val="16"/>
      </w:rPr>
      <w:t xml:space="preserve"> </w:t>
    </w:r>
    <w:r w:rsidR="000B333A">
      <w:rPr>
        <w:rFonts w:eastAsia="MS Gothic"/>
        <w:b/>
        <w:bCs/>
        <w:sz w:val="16"/>
        <w:szCs w:val="16"/>
      </w:rPr>
      <w:t>K</w:t>
    </w:r>
    <w:r w:rsidR="000B333A" w:rsidRPr="003A4B8A">
      <w:rPr>
        <w:rFonts w:eastAsia="MS Gothic"/>
        <w:b/>
        <w:bCs/>
        <w:sz w:val="16"/>
        <w:szCs w:val="16"/>
      </w:rPr>
      <w:t>jøp av oppdrettsnøter til forskningsstasjonen på Austevoll og Matre</w:t>
    </w:r>
    <w:r w:rsidRPr="00906CE5">
      <w:rPr>
        <w:sz w:val="16"/>
        <w:szCs w:val="16"/>
      </w:rPr>
      <w:br/>
    </w:r>
    <w:r w:rsidRPr="000B333A">
      <w:rPr>
        <w:sz w:val="16"/>
        <w:szCs w:val="16"/>
      </w:rPr>
      <w:t xml:space="preserve">Vedlegg </w:t>
    </w:r>
    <w:r w:rsidR="000B333A" w:rsidRPr="000B333A">
      <w:rPr>
        <w:sz w:val="16"/>
        <w:szCs w:val="16"/>
      </w:rPr>
      <w:t>3</w:t>
    </w:r>
    <w:r w:rsidRPr="000B333A">
      <w:rPr>
        <w:sz w:val="16"/>
        <w:szCs w:val="16"/>
      </w:rPr>
      <w:t xml:space="preserve"> – </w:t>
    </w:r>
    <w:r w:rsidR="007C52B1" w:rsidRPr="000B333A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CE2C40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092CC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FC2F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3E1C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A458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DEFC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08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52C2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31C78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4DA12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E0E1FCE" w:tentative="1">
      <w:start w:val="1"/>
      <w:numFmt w:val="lowerLetter"/>
      <w:lvlText w:val="%2."/>
      <w:lvlJc w:val="left"/>
      <w:pPr>
        <w:ind w:left="1440" w:hanging="360"/>
      </w:pPr>
    </w:lvl>
    <w:lvl w:ilvl="2" w:tplc="831C451C" w:tentative="1">
      <w:start w:val="1"/>
      <w:numFmt w:val="lowerRoman"/>
      <w:lvlText w:val="%3."/>
      <w:lvlJc w:val="right"/>
      <w:pPr>
        <w:ind w:left="2160" w:hanging="180"/>
      </w:pPr>
    </w:lvl>
    <w:lvl w:ilvl="3" w:tplc="CB1A2EEE" w:tentative="1">
      <w:start w:val="1"/>
      <w:numFmt w:val="decimal"/>
      <w:lvlText w:val="%4."/>
      <w:lvlJc w:val="left"/>
      <w:pPr>
        <w:ind w:left="2880" w:hanging="360"/>
      </w:pPr>
    </w:lvl>
    <w:lvl w:ilvl="4" w:tplc="AADC5DCA" w:tentative="1">
      <w:start w:val="1"/>
      <w:numFmt w:val="lowerLetter"/>
      <w:lvlText w:val="%5."/>
      <w:lvlJc w:val="left"/>
      <w:pPr>
        <w:ind w:left="3600" w:hanging="360"/>
      </w:pPr>
    </w:lvl>
    <w:lvl w:ilvl="5" w:tplc="61D82F06" w:tentative="1">
      <w:start w:val="1"/>
      <w:numFmt w:val="lowerRoman"/>
      <w:lvlText w:val="%6."/>
      <w:lvlJc w:val="right"/>
      <w:pPr>
        <w:ind w:left="4320" w:hanging="180"/>
      </w:pPr>
    </w:lvl>
    <w:lvl w:ilvl="6" w:tplc="49C2137C" w:tentative="1">
      <w:start w:val="1"/>
      <w:numFmt w:val="decimal"/>
      <w:lvlText w:val="%7."/>
      <w:lvlJc w:val="left"/>
      <w:pPr>
        <w:ind w:left="5040" w:hanging="360"/>
      </w:pPr>
    </w:lvl>
    <w:lvl w:ilvl="7" w:tplc="D9D0AAD8" w:tentative="1">
      <w:start w:val="1"/>
      <w:numFmt w:val="lowerLetter"/>
      <w:lvlText w:val="%8."/>
      <w:lvlJc w:val="left"/>
      <w:pPr>
        <w:ind w:left="5760" w:hanging="360"/>
      </w:pPr>
    </w:lvl>
    <w:lvl w:ilvl="8" w:tplc="8FCE454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66C1712">
      <w:start w:val="1"/>
      <w:numFmt w:val="lowerLetter"/>
      <w:lvlText w:val="%1)"/>
      <w:lvlJc w:val="left"/>
      <w:pPr>
        <w:ind w:left="720" w:hanging="360"/>
      </w:pPr>
    </w:lvl>
    <w:lvl w:ilvl="1" w:tplc="7528EFEA" w:tentative="1">
      <w:start w:val="1"/>
      <w:numFmt w:val="lowerLetter"/>
      <w:lvlText w:val="%2."/>
      <w:lvlJc w:val="left"/>
      <w:pPr>
        <w:ind w:left="1440" w:hanging="360"/>
      </w:pPr>
    </w:lvl>
    <w:lvl w:ilvl="2" w:tplc="75AA5776" w:tentative="1">
      <w:start w:val="1"/>
      <w:numFmt w:val="lowerRoman"/>
      <w:lvlText w:val="%3."/>
      <w:lvlJc w:val="right"/>
      <w:pPr>
        <w:ind w:left="2160" w:hanging="180"/>
      </w:pPr>
    </w:lvl>
    <w:lvl w:ilvl="3" w:tplc="BDC4B77E" w:tentative="1">
      <w:start w:val="1"/>
      <w:numFmt w:val="decimal"/>
      <w:lvlText w:val="%4."/>
      <w:lvlJc w:val="left"/>
      <w:pPr>
        <w:ind w:left="2880" w:hanging="360"/>
      </w:pPr>
    </w:lvl>
    <w:lvl w:ilvl="4" w:tplc="FD66F452" w:tentative="1">
      <w:start w:val="1"/>
      <w:numFmt w:val="lowerLetter"/>
      <w:lvlText w:val="%5."/>
      <w:lvlJc w:val="left"/>
      <w:pPr>
        <w:ind w:left="3600" w:hanging="360"/>
      </w:pPr>
    </w:lvl>
    <w:lvl w:ilvl="5" w:tplc="8E6A05AC" w:tentative="1">
      <w:start w:val="1"/>
      <w:numFmt w:val="lowerRoman"/>
      <w:lvlText w:val="%6."/>
      <w:lvlJc w:val="right"/>
      <w:pPr>
        <w:ind w:left="4320" w:hanging="180"/>
      </w:pPr>
    </w:lvl>
    <w:lvl w:ilvl="6" w:tplc="DD92E742" w:tentative="1">
      <w:start w:val="1"/>
      <w:numFmt w:val="decimal"/>
      <w:lvlText w:val="%7."/>
      <w:lvlJc w:val="left"/>
      <w:pPr>
        <w:ind w:left="5040" w:hanging="360"/>
      </w:pPr>
    </w:lvl>
    <w:lvl w:ilvl="7" w:tplc="90129788" w:tentative="1">
      <w:start w:val="1"/>
      <w:numFmt w:val="lowerLetter"/>
      <w:lvlText w:val="%8."/>
      <w:lvlJc w:val="left"/>
      <w:pPr>
        <w:ind w:left="5760" w:hanging="360"/>
      </w:pPr>
    </w:lvl>
    <w:lvl w:ilvl="8" w:tplc="D5EAF0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666E09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38C1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9863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CA87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FABB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23671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FAB2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4E46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2A1A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77A09D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3B056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F051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04E7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BE04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4E4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5442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B618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E836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29786ACC">
      <w:start w:val="1"/>
      <w:numFmt w:val="decimal"/>
      <w:lvlText w:val="%1."/>
      <w:lvlJc w:val="left"/>
      <w:pPr>
        <w:ind w:left="1428" w:hanging="360"/>
      </w:pPr>
    </w:lvl>
    <w:lvl w:ilvl="1" w:tplc="98FA5818" w:tentative="1">
      <w:start w:val="1"/>
      <w:numFmt w:val="lowerLetter"/>
      <w:lvlText w:val="%2."/>
      <w:lvlJc w:val="left"/>
      <w:pPr>
        <w:ind w:left="2148" w:hanging="360"/>
      </w:pPr>
    </w:lvl>
    <w:lvl w:ilvl="2" w:tplc="1FFA2840" w:tentative="1">
      <w:start w:val="1"/>
      <w:numFmt w:val="lowerRoman"/>
      <w:lvlText w:val="%3."/>
      <w:lvlJc w:val="right"/>
      <w:pPr>
        <w:ind w:left="2868" w:hanging="180"/>
      </w:pPr>
    </w:lvl>
    <w:lvl w:ilvl="3" w:tplc="882679A0" w:tentative="1">
      <w:start w:val="1"/>
      <w:numFmt w:val="decimal"/>
      <w:lvlText w:val="%4."/>
      <w:lvlJc w:val="left"/>
      <w:pPr>
        <w:ind w:left="3588" w:hanging="360"/>
      </w:pPr>
    </w:lvl>
    <w:lvl w:ilvl="4" w:tplc="8EEC5D3E" w:tentative="1">
      <w:start w:val="1"/>
      <w:numFmt w:val="lowerLetter"/>
      <w:lvlText w:val="%5."/>
      <w:lvlJc w:val="left"/>
      <w:pPr>
        <w:ind w:left="4308" w:hanging="360"/>
      </w:pPr>
    </w:lvl>
    <w:lvl w:ilvl="5" w:tplc="B07ACE4E" w:tentative="1">
      <w:start w:val="1"/>
      <w:numFmt w:val="lowerRoman"/>
      <w:lvlText w:val="%6."/>
      <w:lvlJc w:val="right"/>
      <w:pPr>
        <w:ind w:left="5028" w:hanging="180"/>
      </w:pPr>
    </w:lvl>
    <w:lvl w:ilvl="6" w:tplc="24320C68" w:tentative="1">
      <w:start w:val="1"/>
      <w:numFmt w:val="decimal"/>
      <w:lvlText w:val="%7."/>
      <w:lvlJc w:val="left"/>
      <w:pPr>
        <w:ind w:left="5748" w:hanging="360"/>
      </w:pPr>
    </w:lvl>
    <w:lvl w:ilvl="7" w:tplc="4F18D62C" w:tentative="1">
      <w:start w:val="1"/>
      <w:numFmt w:val="lowerLetter"/>
      <w:lvlText w:val="%8."/>
      <w:lvlJc w:val="left"/>
      <w:pPr>
        <w:ind w:left="6468" w:hanging="360"/>
      </w:pPr>
    </w:lvl>
    <w:lvl w:ilvl="8" w:tplc="DE26FCC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EF96D9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33CCC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5C6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2E39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1A79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A14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6AE5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BA96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26B2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3AA9F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9E0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48B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4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06E1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E2A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1E05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048A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5A6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A8800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68B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DEF7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54C6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70C1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F628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B2B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B209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BC0A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2F24B5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DF2A36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81E50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9F8B3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AACC1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CE5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DA71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E4E8E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8207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33A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6FF2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56BB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003EC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E327F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56A1E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B37A3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19a43b2d-8532-49f5-8147-ed30439722a4"/>
    <ds:schemaRef ds:uri="http://schemas.microsoft.com/office/2006/metadata/properties"/>
    <ds:schemaRef ds:uri="http://purl.org/dc/dcmitype/"/>
    <ds:schemaRef ds:uri="6320ef10-85ea-4878-9969-f6b7e1bbdbe5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4E865A-8B28-4489-94A1-7D658EE13D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189</TotalTime>
  <Pages>1</Pages>
  <Words>221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Karoline Fossberg Eide</cp:lastModifiedBy>
  <cp:revision>69</cp:revision>
  <dcterms:created xsi:type="dcterms:W3CDTF">2021-01-21T15:10:00Z</dcterms:created>
  <dcterms:modified xsi:type="dcterms:W3CDTF">2026-05-05T10:58:00Z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